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827" w:rsidRPr="0079442C" w:rsidRDefault="006C3B4C" w:rsidP="006C3B4C">
      <w:pPr>
        <w:ind w:left="6096"/>
      </w:pPr>
      <w:r w:rsidRPr="0079442C">
        <w:rPr>
          <w:b/>
        </w:rPr>
        <w:t xml:space="preserve">                   </w:t>
      </w:r>
      <w:r w:rsidR="00722C55" w:rsidRPr="0079442C">
        <w:rPr>
          <w:b/>
        </w:rPr>
        <w:t xml:space="preserve"> </w:t>
      </w:r>
      <w:permStart w:id="1644628023" w:edGrp="everyone"/>
      <w:permEnd w:id="1644628023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1134917631" w:edGrp="everyone"/>
      <w:r w:rsidR="0088096C" w:rsidRPr="0079442C">
        <w:t>__________</w:t>
      </w:r>
    </w:p>
    <w:permEnd w:id="1134917631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594690606" w:edGrp="everyone"/>
      <w:r w:rsidR="006225C6">
        <w:t>Санкт-Петербург</w:t>
      </w:r>
      <w:r w:rsidR="00E62794" w:rsidRPr="0079442C">
        <w:tab/>
      </w:r>
      <w:permEnd w:id="594690606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516821260" w:edGrp="everyone"/>
      <w:r w:rsidR="0088096C" w:rsidRPr="0079442C">
        <w:t xml:space="preserve">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516821260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113473990" w:edGrp="everyone"/>
      <w:r w:rsidR="006225C6">
        <w:t>директора ТЭЦ-17 филиала «Невский» Богданова В.С.</w:t>
      </w:r>
      <w:permEnd w:id="113473990"/>
      <w:r w:rsidRPr="0079442C">
        <w:t xml:space="preserve">, действующего на </w:t>
      </w:r>
      <w:r w:rsidR="00F1208A" w:rsidRPr="0079442C">
        <w:t xml:space="preserve">основании </w:t>
      </w:r>
      <w:permStart w:id="1572214794" w:edGrp="everyone"/>
      <w:r w:rsidR="006225C6">
        <w:t xml:space="preserve">доверенности № </w:t>
      </w:r>
      <w:r w:rsidR="006225C6" w:rsidRPr="006225C6">
        <w:t>242-2014 от 01 января 2014 г</w:t>
      </w:r>
      <w:r w:rsidR="006225C6">
        <w:t>.</w:t>
      </w:r>
      <w:permEnd w:id="1572214794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631598147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631598147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1648711501" w:edGrp="everyone"/>
      <w:r w:rsidR="00F1208A" w:rsidRPr="0079442C">
        <w:t>_________</w:t>
      </w:r>
      <w:r w:rsidR="00E75DEC" w:rsidRPr="0079442C">
        <w:t>________</w:t>
      </w:r>
      <w:permEnd w:id="1648711501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810896593" w:edGrp="everyone"/>
      <w:r w:rsidR="00F1208A" w:rsidRPr="0079442C">
        <w:t>_________</w:t>
      </w:r>
      <w:r w:rsidR="00E75DEC" w:rsidRPr="0079442C">
        <w:t>__</w:t>
      </w:r>
      <w:permEnd w:id="810896593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31217789" w:edGrp="everyone"/>
      <w:r w:rsidR="00EF528C" w:rsidRPr="00EF528C">
        <w:t>услуги - техническое обслуживание АУПТ кабельных каналов,</w:t>
      </w:r>
      <w:r w:rsidR="00EF528C">
        <w:t xml:space="preserve"> </w:t>
      </w:r>
      <w:bookmarkStart w:id="0" w:name="_GoBack"/>
      <w:bookmarkEnd w:id="0"/>
      <w:permEnd w:id="31217789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 xml:space="preserve">, а Заказчик обязуется </w:t>
      </w:r>
      <w:proofErr w:type="gramStart"/>
      <w:r w:rsidR="00914BAC" w:rsidRPr="0079442C">
        <w:t>принять и оплатить</w:t>
      </w:r>
      <w:proofErr w:type="gramEnd"/>
      <w:r w:rsidR="00914BAC" w:rsidRPr="0079442C">
        <w:t xml:space="preserve">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809963238" w:edGrp="everyone"/>
      <w:r w:rsidR="00265339" w:rsidRPr="0079442C">
        <w:t>«</w:t>
      </w:r>
      <w:r w:rsidR="00367A43" w:rsidRPr="0079442C">
        <w:t>_</w:t>
      </w:r>
      <w:r w:rsidR="00265339" w:rsidRPr="0079442C">
        <w:t>__»</w:t>
      </w:r>
      <w:r w:rsidR="00F97F10" w:rsidRPr="0079442C">
        <w:t>____</w:t>
      </w:r>
      <w:r w:rsidR="00367A43" w:rsidRPr="0079442C">
        <w:t>___</w:t>
      </w:r>
      <w:r w:rsidR="00265339" w:rsidRPr="0079442C">
        <w:t>201</w:t>
      </w:r>
      <w:r w:rsidR="00F97F10" w:rsidRPr="0079442C">
        <w:t>__</w:t>
      </w:r>
      <w:permEnd w:id="809963238"/>
      <w:r w:rsidR="00F97F10" w:rsidRPr="0079442C">
        <w:t xml:space="preserve"> </w:t>
      </w:r>
      <w:r w:rsidR="00367A43" w:rsidRPr="0079442C">
        <w:t xml:space="preserve">по </w:t>
      </w:r>
      <w:permStart w:id="2062639410" w:edGrp="everyone"/>
      <w:r w:rsidR="00F97F10" w:rsidRPr="0079442C">
        <w:t>«___»________201_</w:t>
      </w:r>
      <w:r w:rsidR="00265339" w:rsidRPr="0079442C">
        <w:t>_</w:t>
      </w:r>
      <w:permEnd w:id="2062639410"/>
      <w:r w:rsidR="00E62794" w:rsidRPr="0079442C">
        <w:t>.</w:t>
      </w:r>
      <w:r w:rsidR="007625A0" w:rsidRPr="0079442C">
        <w:t xml:space="preserve"> </w:t>
      </w:r>
      <w:permStart w:id="2136748334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6225C6">
        <w:t>.</w:t>
      </w:r>
      <w:permEnd w:id="2136748334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347041442" w:edGrp="everyone"/>
      <w:r w:rsidR="00C34C20" w:rsidRPr="0079442C">
        <w:t>,</w:t>
      </w:r>
      <w:r w:rsidR="00F1208A" w:rsidRPr="0079442C">
        <w:t xml:space="preserve"> </w:t>
      </w:r>
      <w:proofErr w:type="spellStart"/>
      <w:r w:rsidR="00F1208A" w:rsidRPr="0079442C">
        <w:t>в</w:t>
      </w:r>
      <w:r w:rsidR="00914BAC" w:rsidRPr="0079442C">
        <w:t>____экземплярах</w:t>
      </w:r>
      <w:proofErr w:type="spellEnd"/>
      <w:r w:rsidR="00914BAC" w:rsidRPr="0079442C">
        <w:t>,</w:t>
      </w:r>
      <w:r w:rsidR="000C2EA9" w:rsidRPr="0079442C">
        <w:t xml:space="preserve"> в </w:t>
      </w:r>
      <w:r w:rsidR="00F1208A" w:rsidRPr="0079442C">
        <w:t xml:space="preserve"> форме_______</w:t>
      </w:r>
      <w:r w:rsidR="000C2EA9" w:rsidRPr="0079442C">
        <w:t>________, н</w:t>
      </w:r>
      <w:r w:rsidR="00914BAC" w:rsidRPr="0079442C">
        <w:t>а __________</w:t>
      </w:r>
      <w:r w:rsidR="00F1208A" w:rsidRPr="0079442C">
        <w:t xml:space="preserve"> </w:t>
      </w:r>
      <w:r w:rsidR="00914BAC" w:rsidRPr="0079442C">
        <w:t xml:space="preserve">носителе. </w:t>
      </w:r>
    </w:p>
    <w:permEnd w:id="1347041442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353219722" w:edGrp="everyone"/>
      <w:r w:rsidRPr="0079442C">
        <w:t xml:space="preserve">1.5. Место оказания Услуг: </w:t>
      </w:r>
      <w:r w:rsidR="006225C6">
        <w:t>г. Санкт-Петербург</w:t>
      </w:r>
      <w:r w:rsidR="006225C6" w:rsidRPr="006225C6">
        <w:t xml:space="preserve">  ул. Жукова, д. 26.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1353219722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135377784" w:edGrp="everyone"/>
      <w:r w:rsidRPr="0079442C">
        <w:t>1.7. Качество Услуг должно соответствовать ______________</w:t>
      </w:r>
      <w:r w:rsidRPr="0079442C">
        <w:rPr>
          <w:i/>
        </w:rPr>
        <w:t>(если применимо).</w:t>
      </w:r>
      <w:r w:rsidRPr="0079442C">
        <w:t xml:space="preserve"> </w:t>
      </w:r>
    </w:p>
    <w:p w:rsidR="0069794B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r w:rsidRPr="0079442C">
        <w:rPr>
          <w:i/>
        </w:rPr>
        <w:t xml:space="preserve">Указать свойства, характеристики услуг; квалификационные требования к сотрудникам исполнителя: надлежащее материально-техническое обеспечение процесса оказания услуг; свойства, состояние, функции, содержание овеществленного результата услуг - при его наличии. 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1135377784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1335777090" w:edGrp="everyone"/>
      <w:r w:rsidRPr="0079442C">
        <w:t xml:space="preserve">ежедневно, кроме субботы и воскресенья, с </w:t>
      </w:r>
      <w:r w:rsidR="006225C6">
        <w:t>08</w:t>
      </w:r>
      <w:r w:rsidR="006225C6" w:rsidRPr="006225C6">
        <w:t xml:space="preserve"> час. 00</w:t>
      </w:r>
      <w:r w:rsidRPr="0079442C">
        <w:t xml:space="preserve">  мин. до </w:t>
      </w:r>
      <w:r w:rsidR="006225C6">
        <w:t>17</w:t>
      </w:r>
      <w:r w:rsidR="006225C6" w:rsidRPr="006225C6">
        <w:t xml:space="preserve"> час. 00 </w:t>
      </w:r>
      <w:r w:rsidRPr="0079442C">
        <w:t xml:space="preserve"> мин.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</w:p>
    <w:permEnd w:id="1335777090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lastRenderedPageBreak/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</w:t>
      </w:r>
      <w:r w:rsidR="000C6A53" w:rsidRPr="0079442C">
        <w:t>я</w:t>
      </w:r>
      <w:r w:rsidR="000C6A53" w:rsidRPr="0079442C">
        <w:t>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840636458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 xml:space="preserve">в срок согласованный сторонами </w:t>
      </w:r>
      <w:r w:rsidRPr="0079442C">
        <w:t xml:space="preserve"> предоставлять Исполн</w:t>
      </w:r>
      <w:r w:rsidR="00EA2FBD" w:rsidRPr="0079442C">
        <w:t xml:space="preserve">ителю оборудование, имущество, </w:t>
      </w:r>
      <w:r w:rsidR="002D77B4" w:rsidRPr="0079442C">
        <w:t xml:space="preserve">документацию, а также любую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69794B" w:rsidRPr="0079442C">
        <w:rPr>
          <w:i/>
        </w:rPr>
        <w:t xml:space="preserve">. </w:t>
      </w:r>
    </w:p>
    <w:p w:rsidR="0069794B" w:rsidRPr="0079442C" w:rsidRDefault="00B9616D" w:rsidP="00534CA4">
      <w:pPr>
        <w:ind w:firstLine="708"/>
        <w:jc w:val="both"/>
      </w:pPr>
      <w:r w:rsidRPr="0079442C">
        <w:t>Материалы, оборудование, имущество и документация Заказчика, необходимые для выполнения Договора, передаются Исполнителю по Актам приема-передачи</w:t>
      </w:r>
      <w:r w:rsidR="006225C6">
        <w:t>.</w:t>
      </w:r>
      <w:r w:rsidRPr="0079442C">
        <w:t xml:space="preserve"> </w:t>
      </w:r>
    </w:p>
    <w:p w:rsidR="00B9616D" w:rsidRPr="0079442C" w:rsidRDefault="00B9616D" w:rsidP="00534CA4">
      <w:pPr>
        <w:ind w:firstLine="708"/>
        <w:jc w:val="both"/>
      </w:pPr>
      <w:r w:rsidRPr="0079442C">
        <w:t xml:space="preserve">По завершении оказания Услуг или досрочно по требованию Заказчика Исполнитель возвращает материалы и документацию по Акту приема-передачи в течение 2- дней </w:t>
      </w:r>
      <w:proofErr w:type="gramStart"/>
      <w:r w:rsidRPr="0079442C">
        <w:t>с даты подписания</w:t>
      </w:r>
      <w:proofErr w:type="gramEnd"/>
      <w:r w:rsidRPr="0079442C">
        <w:t xml:space="preserve"> Акта об оказании услуг или получения требования Заказчика.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840636458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1888517668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1888517668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455476331" w:edGrp="everyone"/>
      <w:r w:rsidRPr="0079442C">
        <w:t>в следующем порядке:</w:t>
      </w:r>
      <w:r w:rsidR="009901B8" w:rsidRPr="0079442C">
        <w:t xml:space="preserve"> _____</w:t>
      </w:r>
      <w:r w:rsidR="00F1208A" w:rsidRPr="0079442C">
        <w:t>____</w:t>
      </w:r>
      <w:r w:rsidR="00EA4EA9" w:rsidRPr="0079442C">
        <w:t>__________</w:t>
      </w:r>
      <w:r w:rsidR="00F1208A" w:rsidRPr="0079442C">
        <w:t xml:space="preserve"> </w:t>
      </w:r>
      <w:r w:rsidR="00F1208A" w:rsidRPr="0079442C">
        <w:rPr>
          <w:i/>
        </w:rPr>
        <w:t>(указать периодичность).</w:t>
      </w:r>
      <w:r w:rsidR="007770CA" w:rsidRPr="0079442C">
        <w:rPr>
          <w:i/>
        </w:rPr>
        <w:t xml:space="preserve"> </w:t>
      </w:r>
      <w:permEnd w:id="455476331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1556891898" w:edGrp="everyone"/>
      <w:r w:rsidR="00891934" w:rsidRPr="0079442C">
        <w:t>Для надлежащего исполнения обязательств по настоящему Договору Заказчик предоставляет Исполнителю: __________________________</w:t>
      </w:r>
      <w:r w:rsidR="00E75F04" w:rsidRPr="0079442C">
        <w:t>________</w:t>
      </w:r>
      <w:r w:rsidR="0069794B" w:rsidRPr="0079442C">
        <w:t xml:space="preserve"> </w:t>
      </w:r>
      <w:r w:rsidR="0069794B" w:rsidRPr="0079442C">
        <w:rPr>
          <w:i/>
        </w:rPr>
        <w:t>(если применимо)</w:t>
      </w:r>
      <w:r w:rsidR="00E75F04" w:rsidRPr="0079442C">
        <w:rPr>
          <w:i/>
        </w:rPr>
        <w:t>.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permEnd w:id="1556891898"/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permStart w:id="2113886760" w:edGrp="everyone"/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</w:t>
      </w:r>
      <w:proofErr w:type="spellStart"/>
      <w:r w:rsidR="008E24B5" w:rsidRPr="0079442C">
        <w:t>дневный</w:t>
      </w:r>
      <w:proofErr w:type="spellEnd"/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FB675D" w:rsidRPr="0079442C" w:rsidRDefault="00A8084D" w:rsidP="00534CA4">
      <w:pPr>
        <w:ind w:firstLine="708"/>
        <w:jc w:val="both"/>
        <w:rPr>
          <w:i/>
        </w:rPr>
      </w:pPr>
      <w:r w:rsidRPr="0079442C">
        <w:rPr>
          <w:i/>
        </w:rPr>
        <w:t>При ежемесячном оформлении Актов об оказании услуг Исполнитель обязан  предоставлять Акт об оказании услуг, сч</w:t>
      </w:r>
      <w:r w:rsidR="00A04FEC" w:rsidRPr="0079442C">
        <w:rPr>
          <w:i/>
        </w:rPr>
        <w:t>ё</w:t>
      </w:r>
      <w:r w:rsidRPr="0079442C">
        <w:rPr>
          <w:i/>
        </w:rPr>
        <w:t>т и сч</w:t>
      </w:r>
      <w:r w:rsidR="00A04FEC" w:rsidRPr="0079442C">
        <w:rPr>
          <w:i/>
        </w:rPr>
        <w:t>ё</w:t>
      </w:r>
      <w:r w:rsidRPr="0079442C">
        <w:rPr>
          <w:i/>
        </w:rPr>
        <w:t xml:space="preserve">т-фактуру не позднее </w:t>
      </w:r>
      <w:r w:rsidR="00445BAE" w:rsidRPr="0079442C">
        <w:rPr>
          <w:i/>
        </w:rPr>
        <w:t>0</w:t>
      </w:r>
      <w:r w:rsidRPr="0079442C">
        <w:rPr>
          <w:i/>
        </w:rPr>
        <w:t>5</w:t>
      </w:r>
      <w:r w:rsidR="00445BAE" w:rsidRPr="0079442C">
        <w:rPr>
          <w:i/>
        </w:rPr>
        <w:t xml:space="preserve"> (П</w:t>
      </w:r>
      <w:r w:rsidR="00F1208A" w:rsidRPr="0079442C">
        <w:rPr>
          <w:i/>
        </w:rPr>
        <w:t>ятого)</w:t>
      </w:r>
      <w:r w:rsidRPr="0079442C">
        <w:rPr>
          <w:i/>
        </w:rPr>
        <w:t xml:space="preserve"> числа месяца, следующего за </w:t>
      </w:r>
      <w:proofErr w:type="gramStart"/>
      <w:r w:rsidRPr="0079442C">
        <w:rPr>
          <w:i/>
        </w:rPr>
        <w:t>отч</w:t>
      </w:r>
      <w:r w:rsidR="00A04FEC" w:rsidRPr="0079442C">
        <w:rPr>
          <w:i/>
        </w:rPr>
        <w:t>ё</w:t>
      </w:r>
      <w:r w:rsidRPr="0079442C">
        <w:rPr>
          <w:i/>
        </w:rPr>
        <w:t>тным</w:t>
      </w:r>
      <w:proofErr w:type="gramEnd"/>
      <w:r w:rsidR="00E62794" w:rsidRPr="0079442C">
        <w:rPr>
          <w:i/>
        </w:rPr>
        <w:t>.</w:t>
      </w:r>
      <w:r w:rsidR="00231FC2" w:rsidRPr="0079442C">
        <w:rPr>
          <w:i/>
        </w:rPr>
        <w:t xml:space="preserve"> </w:t>
      </w:r>
    </w:p>
    <w:permEnd w:id="2113886760"/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r w:rsidRPr="0079442C">
        <w:t>3.5.</w:t>
      </w:r>
      <w:r w:rsidR="00B9616D" w:rsidRPr="0079442C">
        <w:t xml:space="preserve"> 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r w:rsidRPr="0079442C"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r w:rsidRPr="0079442C">
        <w:t xml:space="preserve">3.7. Гарантийный срок. Заказчик вправе предъявить требования, связанные с недостатками материального результата услуг </w:t>
      </w:r>
      <w:permStart w:id="1386283760" w:edGrp="everyone"/>
      <w:r w:rsidRPr="0079442C">
        <w:t xml:space="preserve">___________ </w:t>
      </w:r>
      <w:r w:rsidRPr="0079442C">
        <w:rPr>
          <w:i/>
        </w:rPr>
        <w:t>(указывается наименование результата)</w:t>
      </w:r>
      <w:permEnd w:id="1386283760"/>
      <w:r w:rsidRPr="0079442C">
        <w:t xml:space="preserve">, </w:t>
      </w:r>
      <w:r w:rsidRPr="0079442C">
        <w:lastRenderedPageBreak/>
        <w:t xml:space="preserve">обнаруженными в течение </w:t>
      </w:r>
      <w:permStart w:id="1638284500" w:edGrp="everyone"/>
      <w:r w:rsidRPr="0079442C">
        <w:t xml:space="preserve">___________ </w:t>
      </w:r>
      <w:r w:rsidRPr="0079442C">
        <w:rPr>
          <w:i/>
        </w:rPr>
        <w:t>(указывается период времени</w:t>
      </w:r>
      <w:r w:rsidR="0075379A" w:rsidRPr="0079442C">
        <w:rPr>
          <w:i/>
        </w:rPr>
        <w:t xml:space="preserve"> бо</w:t>
      </w:r>
      <w:r w:rsidR="00B96A96" w:rsidRPr="0079442C">
        <w:rPr>
          <w:i/>
        </w:rPr>
        <w:t xml:space="preserve">лее </w:t>
      </w:r>
      <w:r w:rsidR="0075379A" w:rsidRPr="0079442C">
        <w:rPr>
          <w:i/>
        </w:rPr>
        <w:t>2-х лет</w:t>
      </w:r>
      <w:r w:rsidRPr="0079442C">
        <w:rPr>
          <w:i/>
        </w:rPr>
        <w:t>)</w:t>
      </w:r>
      <w:permEnd w:id="1638284500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2132764054" w:edGrp="everyone"/>
      <w:proofErr w:type="gramStart"/>
      <w:r w:rsidR="00F1208A" w:rsidRPr="0079442C">
        <w:t xml:space="preserve">________ рублей (_________ рублей ___ копеек), в </w:t>
      </w:r>
      <w:proofErr w:type="spellStart"/>
      <w:r w:rsidR="00F1208A" w:rsidRPr="0079442C">
        <w:t>т.ч</w:t>
      </w:r>
      <w:proofErr w:type="spellEnd"/>
      <w:r w:rsidR="00F1208A" w:rsidRPr="0079442C">
        <w:t>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  <w:proofErr w:type="gramEnd"/>
    </w:p>
    <w:p w:rsidR="006225C6" w:rsidRDefault="007770CA" w:rsidP="00534CA4">
      <w:pPr>
        <w:ind w:firstLine="708"/>
        <w:jc w:val="both"/>
      </w:pPr>
      <w:r w:rsidRPr="0079442C">
        <w:rPr>
          <w:i/>
        </w:rPr>
        <w:t xml:space="preserve"> </w:t>
      </w:r>
      <w:proofErr w:type="gramStart"/>
      <w:r w:rsidR="000C782A" w:rsidRPr="0079442C">
        <w:rPr>
          <w:i/>
        </w:rPr>
        <w:t xml:space="preserve">(В случае если услуги оказываются </w:t>
      </w:r>
      <w:r w:rsidR="00426224" w:rsidRPr="0079442C">
        <w:rPr>
          <w:i/>
        </w:rPr>
        <w:t xml:space="preserve">Исполнителем </w:t>
      </w:r>
      <w:r w:rsidR="000C782A" w:rsidRPr="0079442C">
        <w:rPr>
          <w:i/>
        </w:rPr>
        <w:t>ежемесячно, Стороны ежемесячно составляют Акт об оказании услуг из расч</w:t>
      </w:r>
      <w:r w:rsidR="00EC4209" w:rsidRPr="0079442C">
        <w:rPr>
          <w:i/>
        </w:rPr>
        <w:t>ё</w:t>
      </w:r>
      <w:r w:rsidR="000C782A" w:rsidRPr="0079442C">
        <w:rPr>
          <w:i/>
        </w:rPr>
        <w:t>та количества календарных дней</w:t>
      </w:r>
      <w:r w:rsidR="00733D22" w:rsidRPr="0079442C">
        <w:rPr>
          <w:i/>
        </w:rPr>
        <w:t xml:space="preserve"> в месяц</w:t>
      </w:r>
      <w:r w:rsidR="0031391B" w:rsidRPr="0079442C">
        <w:rPr>
          <w:i/>
        </w:rPr>
        <w:t>.</w:t>
      </w:r>
      <w:r w:rsidR="00907C87" w:rsidRPr="0079442C">
        <w:rPr>
          <w:i/>
        </w:rPr>
        <w:t xml:space="preserve"> </w:t>
      </w:r>
      <w:proofErr w:type="gramEnd"/>
    </w:p>
    <w:permEnd w:id="2132764054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1541084143" w:edGrp="everyone"/>
      <w:proofErr w:type="gramStart"/>
      <w:r w:rsidR="00F1208A" w:rsidRPr="0079442C">
        <w:t>включены</w:t>
      </w:r>
      <w:proofErr w:type="gramEnd"/>
      <w:r w:rsidR="00F1208A" w:rsidRPr="0079442C">
        <w:t xml:space="preserve">/не включены </w:t>
      </w:r>
      <w:r w:rsidR="00F1208A" w:rsidRPr="0079442C">
        <w:rPr>
          <w:i/>
        </w:rPr>
        <w:t xml:space="preserve">(ненужное убрать) </w:t>
      </w:r>
      <w:permEnd w:id="1541084143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1941971402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1941971402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</w:t>
      </w:r>
      <w:proofErr w:type="gramStart"/>
      <w:r w:rsidR="0059405D" w:rsidRPr="0079442C">
        <w:t>порядке</w:t>
      </w:r>
      <w:proofErr w:type="gramEnd"/>
      <w:r w:rsidR="0059405D" w:rsidRPr="0079442C">
        <w:t xml:space="preserve">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1829982772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1829982772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1" w:name="_Toc70831962"/>
      <w:bookmarkStart w:id="2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lastRenderedPageBreak/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282083112" w:edGrp="everyone"/>
      <w:r w:rsidR="00301163" w:rsidRPr="0079442C">
        <w:rPr>
          <w:rFonts w:eastAsia="Calibri"/>
        </w:rPr>
        <w:t>Санкт-Петербурга и Ленинградской области.</w:t>
      </w:r>
    </w:p>
    <w:permEnd w:id="282083112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2259F8" w:rsidRPr="0079442C" w:rsidRDefault="002259F8" w:rsidP="00534CA4">
      <w:pPr>
        <w:ind w:firstLine="720"/>
        <w:jc w:val="both"/>
      </w:pPr>
      <w:permStart w:id="35010226" w:edGrp="everyone"/>
      <w:r w:rsidRPr="0079442C">
        <w:t>Настоящий Договор распространяет свое действие на правоотношения С</w:t>
      </w:r>
      <w:r w:rsidR="009B0210" w:rsidRPr="0079442C">
        <w:t>торон, возникшие с "__"____</w:t>
      </w:r>
      <w:r w:rsidR="002C6F24" w:rsidRPr="0079442C">
        <w:t>_</w:t>
      </w:r>
      <w:r w:rsidR="009B0210" w:rsidRPr="0079442C">
        <w:t>__20_</w:t>
      </w:r>
      <w:r w:rsidRPr="0079442C">
        <w:t>_ г.</w:t>
      </w:r>
      <w:r w:rsidRPr="0079442C">
        <w:rPr>
          <w:i/>
        </w:rPr>
        <w:t xml:space="preserve"> (если услуги уже оказываются).</w:t>
      </w:r>
    </w:p>
    <w:permEnd w:id="35010226"/>
    <w:p w:rsidR="00A20270" w:rsidRPr="0079442C" w:rsidRDefault="00A20270" w:rsidP="00534CA4">
      <w:pPr>
        <w:pStyle w:val="ab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9.2. Если отдельные положения настоящего Договора окажутся недействительными или потеряют свою силу, то все остальные положения продо</w:t>
      </w:r>
      <w:r w:rsidRPr="0079442C">
        <w:rPr>
          <w:color w:val="000000"/>
          <w:szCs w:val="22"/>
        </w:rPr>
        <w:t>л</w:t>
      </w:r>
      <w:r w:rsidRPr="0079442C">
        <w:rPr>
          <w:color w:val="000000"/>
          <w:szCs w:val="22"/>
        </w:rPr>
        <w:t xml:space="preserve">жают действовать. </w:t>
      </w:r>
    </w:p>
    <w:p w:rsidR="00A20270" w:rsidRPr="0079442C" w:rsidRDefault="00A20270" w:rsidP="00534CA4">
      <w:pPr>
        <w:pStyle w:val="ab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b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b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</w:t>
      </w:r>
      <w:r w:rsidRPr="0079442C">
        <w:rPr>
          <w:color w:val="000000"/>
          <w:szCs w:val="22"/>
        </w:rPr>
        <w:t>а</w:t>
      </w:r>
      <w:r w:rsidRPr="0079442C">
        <w:rPr>
          <w:color w:val="000000"/>
          <w:szCs w:val="22"/>
        </w:rPr>
        <w:t>вовым отношениям данного вида.</w:t>
      </w:r>
    </w:p>
    <w:p w:rsidR="00EF525B" w:rsidRPr="0079442C" w:rsidRDefault="00EF525B" w:rsidP="00534CA4">
      <w:pPr>
        <w:pStyle w:val="ab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b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211108377" w:edGrp="everyone"/>
      <w:proofErr w:type="gramStart"/>
      <w:r w:rsidR="006225C6">
        <w:t>Исполнителя</w:t>
      </w:r>
      <w:permEnd w:id="211108377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372597059" w:edGrp="everyone"/>
      <w:r w:rsidR="006225C6" w:rsidRPr="006225C6">
        <w:t xml:space="preserve"> Исполнителя </w:t>
      </w:r>
      <w:permEnd w:id="372597059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1721441464" w:edGrp="everyone"/>
      <w:r w:rsidR="006225C6" w:rsidRPr="006225C6">
        <w:t xml:space="preserve"> Bogdanov.VS@tgc1.ru</w:t>
      </w:r>
      <w:permEnd w:id="1721441464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222635143" w:edGrp="everyone"/>
      <w:r w:rsidR="006225C6" w:rsidRPr="00BF24BF">
        <w:rPr>
          <w:rFonts w:ascii="Times New Roman" w:hAnsi="Times New Roman"/>
          <w:snapToGrid w:val="0"/>
          <w:color w:val="000000"/>
          <w:lang w:eastAsia="ru-RU"/>
        </w:rPr>
        <w:t>Исполнителем</w:t>
      </w:r>
      <w:r w:rsidRPr="00BF24BF">
        <w:rPr>
          <w:snapToGrid w:val="0"/>
          <w:lang w:eastAsia="ru-RU"/>
        </w:rPr>
        <w:t xml:space="preserve"> </w:t>
      </w:r>
      <w:permEnd w:id="222635143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565282685" w:edGrp="everyone"/>
      <w:r w:rsidR="006225C6" w:rsidRPr="00BF24BF">
        <w:rPr>
          <w:rFonts w:ascii="Times New Roman" w:hAnsi="Times New Roman"/>
          <w:snapToGrid w:val="0"/>
          <w:color w:val="000000"/>
          <w:lang w:eastAsia="ru-RU"/>
        </w:rPr>
        <w:t>Исполнителем</w:t>
      </w:r>
      <w:permEnd w:id="1565282685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b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b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b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b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b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b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188364579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Pr="0079442C" w:rsidRDefault="002259F8" w:rsidP="00534CA4">
      <w:pPr>
        <w:pStyle w:val="ab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.</w:t>
      </w:r>
    </w:p>
    <w:permEnd w:id="1188364579"/>
    <w:p w:rsidR="002259F8" w:rsidRPr="0079442C" w:rsidRDefault="002259F8" w:rsidP="00534CA4">
      <w:pPr>
        <w:pStyle w:val="ab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395515094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2F7046">
        <w:trPr>
          <w:trHeight w:val="4111"/>
        </w:trPr>
        <w:tc>
          <w:tcPr>
            <w:tcW w:w="4803" w:type="dxa"/>
          </w:tcPr>
          <w:p w:rsidR="006225C6" w:rsidRPr="006C1F13" w:rsidRDefault="006225C6" w:rsidP="006225C6">
            <w:r w:rsidRPr="006C1F13">
              <w:t xml:space="preserve">Директор ТЭЦ-17 филиала </w:t>
            </w:r>
          </w:p>
          <w:p w:rsidR="006225C6" w:rsidRPr="006C1F13" w:rsidRDefault="006225C6" w:rsidP="006225C6">
            <w:r w:rsidRPr="006C1F13">
              <w:t>"Невский" ОАО "ТГК-1"</w:t>
            </w:r>
          </w:p>
          <w:p w:rsidR="006225C6" w:rsidRPr="006225C6" w:rsidRDefault="006225C6" w:rsidP="006225C6"/>
          <w:p w:rsidR="006225C6" w:rsidRPr="006C1F13" w:rsidRDefault="006225C6" w:rsidP="006225C6">
            <w:r w:rsidRPr="006225C6">
              <w:t>____________________</w:t>
            </w:r>
            <w:r w:rsidRPr="006C1F13">
              <w:t xml:space="preserve"> В.С. Богданов</w:t>
            </w:r>
          </w:p>
          <w:p w:rsidR="006225C6" w:rsidRPr="006225C6" w:rsidRDefault="006225C6" w:rsidP="006225C6">
            <w:r w:rsidRPr="006C1F13">
              <w:tab/>
            </w:r>
            <w:r w:rsidRPr="006225C6">
              <w:tab/>
            </w:r>
          </w:p>
          <w:p w:rsidR="006225C6" w:rsidRPr="006C1F13" w:rsidRDefault="006225C6" w:rsidP="006225C6">
            <w:r w:rsidRPr="006225C6">
              <w:rPr>
                <w:b/>
              </w:rPr>
              <w:t>Юридический адрес:</w:t>
            </w:r>
            <w:r w:rsidRPr="006C1F13">
              <w:t xml:space="preserve"> </w:t>
            </w:r>
            <w:r w:rsidRPr="006225C6">
              <w:t>198188, Санкт-Петербург, ул. Броневая, д.6, литера</w:t>
            </w:r>
            <w:proofErr w:type="gramStart"/>
            <w:r w:rsidRPr="006225C6">
              <w:t xml:space="preserve"> Б</w:t>
            </w:r>
            <w:proofErr w:type="gramEnd"/>
            <w:r w:rsidRPr="006225C6">
              <w:t xml:space="preserve">                          </w:t>
            </w:r>
            <w:r>
              <w:t xml:space="preserve">             </w:t>
            </w:r>
            <w:r w:rsidRPr="006225C6">
              <w:t xml:space="preserve">  Почтовый адрес:</w:t>
            </w:r>
            <w:r w:rsidRPr="006C1F13">
              <w:t xml:space="preserve"> </w:t>
            </w:r>
            <w:r w:rsidRPr="006225C6">
              <w:t>197198, Санкт-Петербург, пр. Добролюбова, д.16, корп.2,лит</w:t>
            </w:r>
            <w:proofErr w:type="gramStart"/>
            <w:r w:rsidRPr="006225C6">
              <w:t>.А</w:t>
            </w:r>
            <w:proofErr w:type="gramEnd"/>
            <w:r w:rsidRPr="006225C6">
              <w:t xml:space="preserve">, Бизнес центр "Арена-Холл"  ИНН 7841312071, КПП 780501001             </w:t>
            </w:r>
            <w:r>
              <w:t xml:space="preserve">      </w:t>
            </w:r>
            <w:r w:rsidRPr="006225C6">
              <w:t xml:space="preserve"> ОГРН 1057810153400</w:t>
            </w:r>
            <w:r w:rsidRPr="006C1F13">
              <w:t xml:space="preserve">                              </w:t>
            </w:r>
            <w:r>
              <w:t xml:space="preserve">               </w:t>
            </w:r>
            <w:r w:rsidRPr="006C1F13">
              <w:t xml:space="preserve"> </w:t>
            </w:r>
            <w:r w:rsidRPr="006225C6">
              <w:rPr>
                <w:b/>
              </w:rPr>
              <w:t>Банковские реквизиты:</w:t>
            </w:r>
            <w:r w:rsidRPr="006C1F13">
              <w:t xml:space="preserve">                                     </w:t>
            </w:r>
            <w:r>
              <w:t xml:space="preserve"> </w:t>
            </w:r>
            <w:r w:rsidRPr="006C1F13">
              <w:t xml:space="preserve">   </w:t>
            </w:r>
            <w:r w:rsidRPr="006225C6">
              <w:t xml:space="preserve">р/с  40702810309000000005в  ОАО «АБ «РОССИЯ» Санкт-Петербург                             </w:t>
            </w:r>
            <w:r>
              <w:t xml:space="preserve">                                 </w:t>
            </w:r>
            <w:r w:rsidRPr="006225C6">
              <w:t>к/с  30101810800000000861, БИК  044030861 ОКПО  00107181</w:t>
            </w:r>
          </w:p>
          <w:p w:rsidR="00B96A96" w:rsidRPr="0079442C" w:rsidRDefault="006225C6" w:rsidP="006225C6">
            <w:pPr>
              <w:rPr>
                <w:b/>
              </w:rPr>
            </w:pPr>
            <w:r w:rsidRPr="006225C6">
              <w:rPr>
                <w:b/>
              </w:rPr>
              <w:t>Получатель услуг</w:t>
            </w:r>
            <w:proofErr w:type="gramStart"/>
            <w:r w:rsidRPr="006225C6">
              <w:rPr>
                <w:b/>
              </w:rPr>
              <w:t xml:space="preserve"> :</w:t>
            </w:r>
            <w:proofErr w:type="gramEnd"/>
            <w:r w:rsidRPr="006C1F13">
              <w:t xml:space="preserve"> </w:t>
            </w:r>
            <w:r w:rsidRPr="006225C6">
              <w:t>ТЭЦ-17 филиала «Невский»  ОАО «ТГК-1»195197, Санкт-Петербург, ул. Жукова, д. 26 ИНН 7841312071, КПП 780432001</w:t>
            </w:r>
          </w:p>
          <w:p w:rsidR="00B96A96" w:rsidRPr="0079442C" w:rsidRDefault="00B96A96" w:rsidP="006225C6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  <w:permEnd w:id="395515094"/>
    </w:tbl>
    <w:p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2FF" w:rsidRDefault="009202FF">
      <w:r>
        <w:separator/>
      </w:r>
    </w:p>
  </w:endnote>
  <w:endnote w:type="continuationSeparator" w:id="0">
    <w:p w:rsidR="009202FF" w:rsidRDefault="00920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E75F04" w:rsidP="00E722DE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75F04" w:rsidRDefault="00E75F0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3429F9" w:rsidP="00E722DE">
    <w:pPr>
      <w:pStyle w:val="a9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EF528C">
      <w:rPr>
        <w:i/>
        <w:noProof/>
        <w:color w:val="auto"/>
        <w:sz w:val="20"/>
        <w:szCs w:val="20"/>
      </w:rPr>
      <w:t>5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EF528C">
      <w:rPr>
        <w:i/>
        <w:noProof/>
        <w:color w:val="auto"/>
        <w:sz w:val="20"/>
        <w:szCs w:val="20"/>
      </w:rPr>
      <w:t>5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8D610D" w:rsidP="00E722DE">
    <w:pPr>
      <w:pStyle w:val="a9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EF528C">
      <w:rPr>
        <w:i/>
        <w:noProof/>
        <w:color w:val="auto"/>
        <w:sz w:val="20"/>
        <w:szCs w:val="20"/>
      </w:rPr>
      <w:t>1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EF528C">
      <w:rPr>
        <w:i/>
        <w:noProof/>
        <w:color w:val="auto"/>
        <w:sz w:val="20"/>
        <w:szCs w:val="20"/>
      </w:rPr>
      <w:t>5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2FF" w:rsidRDefault="009202FF">
      <w:r>
        <w:separator/>
      </w:r>
    </w:p>
  </w:footnote>
  <w:footnote w:type="continuationSeparator" w:id="0">
    <w:p w:rsidR="009202FF" w:rsidRDefault="009202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E75F04" w:rsidP="002142E7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75F04" w:rsidRDefault="00E75F0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100000" w:hash="c5eUh6LQW55TNJ0lJjrH4EnVBxw=" w:salt="JZ2BwdnQ22wvreHqAhJWoA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F09"/>
    <w:rsid w:val="0000132B"/>
    <w:rsid w:val="000066C6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334C"/>
    <w:rsid w:val="0008511A"/>
    <w:rsid w:val="0009088D"/>
    <w:rsid w:val="000917F7"/>
    <w:rsid w:val="000A1B9B"/>
    <w:rsid w:val="000A2863"/>
    <w:rsid w:val="000A5899"/>
    <w:rsid w:val="000A6ADB"/>
    <w:rsid w:val="000B5213"/>
    <w:rsid w:val="000C2EA9"/>
    <w:rsid w:val="000C6A53"/>
    <w:rsid w:val="000C782A"/>
    <w:rsid w:val="000D3227"/>
    <w:rsid w:val="000D43B2"/>
    <w:rsid w:val="000D4798"/>
    <w:rsid w:val="000E2F1F"/>
    <w:rsid w:val="000E40FB"/>
    <w:rsid w:val="000E53E0"/>
    <w:rsid w:val="00101254"/>
    <w:rsid w:val="00111706"/>
    <w:rsid w:val="00113D70"/>
    <w:rsid w:val="001150B2"/>
    <w:rsid w:val="001366E5"/>
    <w:rsid w:val="00151C35"/>
    <w:rsid w:val="001679C6"/>
    <w:rsid w:val="001709E9"/>
    <w:rsid w:val="001715A9"/>
    <w:rsid w:val="001C2EA5"/>
    <w:rsid w:val="001C48F6"/>
    <w:rsid w:val="001C6AB6"/>
    <w:rsid w:val="001D608E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2E60"/>
    <w:rsid w:val="00265339"/>
    <w:rsid w:val="00265FB1"/>
    <w:rsid w:val="00266B39"/>
    <w:rsid w:val="0026744A"/>
    <w:rsid w:val="00271F97"/>
    <w:rsid w:val="00275500"/>
    <w:rsid w:val="002805D6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34DFE"/>
    <w:rsid w:val="003429F9"/>
    <w:rsid w:val="003650B7"/>
    <w:rsid w:val="00367A43"/>
    <w:rsid w:val="003745C5"/>
    <w:rsid w:val="00383C71"/>
    <w:rsid w:val="003926D2"/>
    <w:rsid w:val="003A51A3"/>
    <w:rsid w:val="003A61B9"/>
    <w:rsid w:val="003B494A"/>
    <w:rsid w:val="003C0A3F"/>
    <w:rsid w:val="003E24B1"/>
    <w:rsid w:val="003E2C48"/>
    <w:rsid w:val="003F48C3"/>
    <w:rsid w:val="00400F02"/>
    <w:rsid w:val="004015CB"/>
    <w:rsid w:val="004047BD"/>
    <w:rsid w:val="00412149"/>
    <w:rsid w:val="00426224"/>
    <w:rsid w:val="0044502F"/>
    <w:rsid w:val="00445BAE"/>
    <w:rsid w:val="00447154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A34F7"/>
    <w:rsid w:val="004B1070"/>
    <w:rsid w:val="004B6BD3"/>
    <w:rsid w:val="004E096C"/>
    <w:rsid w:val="004F79D6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2956"/>
    <w:rsid w:val="0059405D"/>
    <w:rsid w:val="00594069"/>
    <w:rsid w:val="00595C63"/>
    <w:rsid w:val="005A7DC6"/>
    <w:rsid w:val="005B3E3E"/>
    <w:rsid w:val="005C04AC"/>
    <w:rsid w:val="005C21FA"/>
    <w:rsid w:val="005D781C"/>
    <w:rsid w:val="005E4F28"/>
    <w:rsid w:val="005E6DB6"/>
    <w:rsid w:val="005F44B1"/>
    <w:rsid w:val="006059BB"/>
    <w:rsid w:val="00605B97"/>
    <w:rsid w:val="00606F09"/>
    <w:rsid w:val="006225C6"/>
    <w:rsid w:val="00625393"/>
    <w:rsid w:val="00634992"/>
    <w:rsid w:val="006371AD"/>
    <w:rsid w:val="00655CFE"/>
    <w:rsid w:val="006609B5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D2E0D"/>
    <w:rsid w:val="006D3159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7E30"/>
    <w:rsid w:val="0079442C"/>
    <w:rsid w:val="007A2AEF"/>
    <w:rsid w:val="007B15BC"/>
    <w:rsid w:val="007C0A40"/>
    <w:rsid w:val="007D0013"/>
    <w:rsid w:val="007D3634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42194"/>
    <w:rsid w:val="00862A4B"/>
    <w:rsid w:val="0087109E"/>
    <w:rsid w:val="008749CF"/>
    <w:rsid w:val="0088096C"/>
    <w:rsid w:val="00885F5F"/>
    <w:rsid w:val="008860FC"/>
    <w:rsid w:val="00891934"/>
    <w:rsid w:val="00894E47"/>
    <w:rsid w:val="008C0CBC"/>
    <w:rsid w:val="008C228B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02FF"/>
    <w:rsid w:val="00922193"/>
    <w:rsid w:val="009322D6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8084D"/>
    <w:rsid w:val="00A86E57"/>
    <w:rsid w:val="00A878D7"/>
    <w:rsid w:val="00A93231"/>
    <w:rsid w:val="00AB1D1E"/>
    <w:rsid w:val="00AB1D57"/>
    <w:rsid w:val="00AC1DB1"/>
    <w:rsid w:val="00AD5AFC"/>
    <w:rsid w:val="00AF6802"/>
    <w:rsid w:val="00B00BFF"/>
    <w:rsid w:val="00B0771D"/>
    <w:rsid w:val="00B20725"/>
    <w:rsid w:val="00B245C3"/>
    <w:rsid w:val="00B36AD9"/>
    <w:rsid w:val="00B463B5"/>
    <w:rsid w:val="00B46CC7"/>
    <w:rsid w:val="00B608A2"/>
    <w:rsid w:val="00B64B10"/>
    <w:rsid w:val="00B742C1"/>
    <w:rsid w:val="00B84A7B"/>
    <w:rsid w:val="00B917A3"/>
    <w:rsid w:val="00B9616D"/>
    <w:rsid w:val="00B96A96"/>
    <w:rsid w:val="00BB23E7"/>
    <w:rsid w:val="00BB2BEE"/>
    <w:rsid w:val="00BB5BC3"/>
    <w:rsid w:val="00BC381F"/>
    <w:rsid w:val="00BC50B0"/>
    <w:rsid w:val="00BD5FEC"/>
    <w:rsid w:val="00BE61A0"/>
    <w:rsid w:val="00BF02B8"/>
    <w:rsid w:val="00BF24BF"/>
    <w:rsid w:val="00BF4D3D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90C8E"/>
    <w:rsid w:val="00C91FFA"/>
    <w:rsid w:val="00C945C0"/>
    <w:rsid w:val="00C96594"/>
    <w:rsid w:val="00CA520D"/>
    <w:rsid w:val="00CB724C"/>
    <w:rsid w:val="00CC3F0F"/>
    <w:rsid w:val="00CC57B0"/>
    <w:rsid w:val="00CE15C9"/>
    <w:rsid w:val="00CE6EA6"/>
    <w:rsid w:val="00CE738D"/>
    <w:rsid w:val="00D247AB"/>
    <w:rsid w:val="00D322F3"/>
    <w:rsid w:val="00D501E6"/>
    <w:rsid w:val="00D553C9"/>
    <w:rsid w:val="00D56DD7"/>
    <w:rsid w:val="00D64086"/>
    <w:rsid w:val="00D65D7C"/>
    <w:rsid w:val="00D73D6B"/>
    <w:rsid w:val="00D80775"/>
    <w:rsid w:val="00D93B15"/>
    <w:rsid w:val="00DA5559"/>
    <w:rsid w:val="00DB2298"/>
    <w:rsid w:val="00DB38E2"/>
    <w:rsid w:val="00DC21CF"/>
    <w:rsid w:val="00DD011E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214A5"/>
    <w:rsid w:val="00E22569"/>
    <w:rsid w:val="00E376F3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F525B"/>
    <w:rsid w:val="00EF528C"/>
    <w:rsid w:val="00F0783C"/>
    <w:rsid w:val="00F07E60"/>
    <w:rsid w:val="00F1208A"/>
    <w:rsid w:val="00F1232F"/>
    <w:rsid w:val="00F13C4B"/>
    <w:rsid w:val="00F177FB"/>
    <w:rsid w:val="00F31786"/>
    <w:rsid w:val="00F337BF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954CA"/>
    <w:rsid w:val="00F97F10"/>
    <w:rsid w:val="00FA013A"/>
    <w:rsid w:val="00FA5030"/>
    <w:rsid w:val="00FB14CC"/>
    <w:rsid w:val="00FB675D"/>
    <w:rsid w:val="00FC1F95"/>
    <w:rsid w:val="00FC600C"/>
    <w:rsid w:val="00FE13AB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"/>
    <w:next w:val="a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"/>
    <w:next w:val="a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E62794"/>
    <w:rPr>
      <w:rFonts w:ascii="Courier New" w:hAnsi="Courier New" w:cs="Courier New"/>
      <w:sz w:val="20"/>
      <w:szCs w:val="20"/>
    </w:rPr>
  </w:style>
  <w:style w:type="table" w:styleId="a4">
    <w:name w:val="Table Grid"/>
    <w:basedOn w:val="a1"/>
    <w:rsid w:val="00E6279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6">
    <w:name w:val="Balloon Text"/>
    <w:basedOn w:val="a"/>
    <w:semiHidden/>
    <w:rsid w:val="00B0771D"/>
    <w:rPr>
      <w:rFonts w:ascii="Tahoma" w:hAnsi="Tahoma" w:cs="Tahoma"/>
      <w:sz w:val="16"/>
      <w:szCs w:val="16"/>
    </w:rPr>
  </w:style>
  <w:style w:type="character" w:customStyle="1" w:styleId="a7">
    <w:name w:val="комментарий"/>
    <w:rsid w:val="00A43D41"/>
    <w:rPr>
      <w:b/>
      <w:i/>
      <w:shd w:val="clear" w:color="auto" w:fill="FFFF99"/>
    </w:rPr>
  </w:style>
  <w:style w:type="paragraph" w:styleId="a8">
    <w:name w:val="header"/>
    <w:basedOn w:val="a"/>
    <w:rsid w:val="00736B4A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736B4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736B4A"/>
  </w:style>
  <w:style w:type="paragraph" w:customStyle="1" w:styleId="BodyTextIndent3">
    <w:name w:val="Body Text Indent 3"/>
    <w:basedOn w:val="a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b">
    <w:name w:val="Пункт"/>
    <w:basedOn w:val="a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c">
    <w:name w:val="Подпункт"/>
    <w:basedOn w:val="ab"/>
    <w:rsid w:val="00A20270"/>
    <w:pPr>
      <w:numPr>
        <w:ilvl w:val="3"/>
      </w:numPr>
      <w:tabs>
        <w:tab w:val="num" w:pos="360"/>
      </w:tabs>
      <w:ind w:left="1134" w:hanging="1134"/>
    </w:pPr>
  </w:style>
  <w:style w:type="paragraph" w:customStyle="1" w:styleId="ad">
    <w:name w:val="a"/>
    <w:basedOn w:val="a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0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"/>
    <w:next w:val="a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"/>
    <w:next w:val="a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E62794"/>
    <w:rPr>
      <w:rFonts w:ascii="Courier New" w:hAnsi="Courier New" w:cs="Courier New"/>
      <w:sz w:val="20"/>
      <w:szCs w:val="20"/>
    </w:rPr>
  </w:style>
  <w:style w:type="table" w:styleId="a4">
    <w:name w:val="Table Grid"/>
    <w:basedOn w:val="a1"/>
    <w:rsid w:val="00E6279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6">
    <w:name w:val="Balloon Text"/>
    <w:basedOn w:val="a"/>
    <w:semiHidden/>
    <w:rsid w:val="00B0771D"/>
    <w:rPr>
      <w:rFonts w:ascii="Tahoma" w:hAnsi="Tahoma" w:cs="Tahoma"/>
      <w:sz w:val="16"/>
      <w:szCs w:val="16"/>
    </w:rPr>
  </w:style>
  <w:style w:type="character" w:customStyle="1" w:styleId="a7">
    <w:name w:val="комментарий"/>
    <w:rsid w:val="00A43D41"/>
    <w:rPr>
      <w:b/>
      <w:i/>
      <w:shd w:val="clear" w:color="auto" w:fill="FFFF99"/>
    </w:rPr>
  </w:style>
  <w:style w:type="paragraph" w:styleId="a8">
    <w:name w:val="header"/>
    <w:basedOn w:val="a"/>
    <w:rsid w:val="00736B4A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736B4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736B4A"/>
  </w:style>
  <w:style w:type="paragraph" w:customStyle="1" w:styleId="BodyTextIndent3">
    <w:name w:val="Body Text Indent 3"/>
    <w:basedOn w:val="a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b">
    <w:name w:val="Пункт"/>
    <w:basedOn w:val="a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c">
    <w:name w:val="Подпункт"/>
    <w:basedOn w:val="ab"/>
    <w:rsid w:val="00A20270"/>
    <w:pPr>
      <w:numPr>
        <w:ilvl w:val="3"/>
      </w:numPr>
      <w:tabs>
        <w:tab w:val="num" w:pos="360"/>
      </w:tabs>
      <w:ind w:left="1134" w:hanging="1134"/>
    </w:pPr>
  </w:style>
  <w:style w:type="paragraph" w:customStyle="1" w:styleId="ad">
    <w:name w:val="a"/>
    <w:basedOn w:val="a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0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0;&#1086;&#1085;&#1076;&#1088;&#1072;&#1090;&#1100;&#1077;&#1074;&#1072;\&#1047;&#1072;&#1082;&#1091;&#1087;&#1086;&#1095;&#1085;&#1072;&#1103;%20&#1076;&#1077;&#1103;&#1090;&#1077;&#1083;&#1100;&#1085;&#1086;&#1089;&#1090;&#1100;%202014\&#1064;&#1072;&#1073;&#1083;&#1086;&#1085;&#1099;\&#1044;&#1086;&#1075;&#1086;&#1074;&#1086;&#1088;%20&#1087;&#1086;%20&#1087;&#1088;&#1080;&#1082;&#1072;&#1079;&#1091;%20&#8470;%206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C2649-7922-4C82-AEAF-454C1B5D3A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F811C8-5C74-48E5-ABB6-9D6316A351D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72BD1D6-F2F3-4094-92EF-3F70373A05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92A3E4-D087-45BA-B4F0-4496D322FA7A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BC3A1FC-FA36-4ACE-A02E-52E7434691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E65CE25E-1CD2-4BF2-BE07-5EDB9D872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Договор по приказу № 65.dot</Template>
  <TotalTime>0</TotalTime>
  <Pages>5</Pages>
  <Words>2673</Words>
  <Characters>15240</Characters>
  <Application>Microsoft Office Word</Application>
  <DocSecurity>8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17878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Кондратьева Екатерина Валерьевна</dc:creator>
  <cp:lastModifiedBy>Кондратьева Екатерина Валерьевна</cp:lastModifiedBy>
  <cp:revision>2</cp:revision>
  <cp:lastPrinted>2012-03-20T08:06:00Z</cp:lastPrinted>
  <dcterms:created xsi:type="dcterms:W3CDTF">2014-06-19T11:28:00Z</dcterms:created>
  <dcterms:modified xsi:type="dcterms:W3CDTF">2014-06-19T11:29:00Z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